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BC59C9" w14:textId="77777777" w:rsidR="00966C2E" w:rsidRDefault="00966C2E" w:rsidP="00966C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SWAYN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14CD435F" w14:textId="77777777" w:rsidR="00966C2E" w:rsidRDefault="00966C2E" w:rsidP="00966C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Mildenhall, Suffolk. Butcher.</w:t>
      </w:r>
    </w:p>
    <w:p w14:paraId="219E54B4" w14:textId="77777777" w:rsidR="00966C2E" w:rsidRDefault="00966C2E" w:rsidP="00966C2E">
      <w:pPr>
        <w:rPr>
          <w:rFonts w:ascii="Times New Roman" w:hAnsi="Times New Roman" w:cs="Times New Roman"/>
        </w:rPr>
      </w:pPr>
    </w:p>
    <w:p w14:paraId="522431EA" w14:textId="77777777" w:rsidR="00966C2E" w:rsidRDefault="00966C2E" w:rsidP="00966C2E">
      <w:pPr>
        <w:rPr>
          <w:rFonts w:ascii="Times New Roman" w:hAnsi="Times New Roman" w:cs="Times New Roman"/>
        </w:rPr>
      </w:pPr>
    </w:p>
    <w:p w14:paraId="519BC482" w14:textId="77777777" w:rsidR="00966C2E" w:rsidRDefault="00966C2E" w:rsidP="00966C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Reson</w:t>
      </w:r>
      <w:proofErr w:type="spellEnd"/>
      <w:r>
        <w:rPr>
          <w:rFonts w:ascii="Times New Roman" w:hAnsi="Times New Roman" w:cs="Times New Roman"/>
        </w:rPr>
        <w:t xml:space="preserve">, clerk, brought a plaint of debt against him and John </w:t>
      </w:r>
    </w:p>
    <w:p w14:paraId="5FCE9BA5" w14:textId="77777777" w:rsidR="00966C2E" w:rsidRDefault="00966C2E" w:rsidP="00966C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Fynby</w:t>
      </w:r>
      <w:proofErr w:type="spellEnd"/>
      <w:r>
        <w:rPr>
          <w:rFonts w:ascii="Times New Roman" w:hAnsi="Times New Roman" w:cs="Times New Roman"/>
        </w:rPr>
        <w:t xml:space="preserve"> of Mildenhall(q.v.).</w:t>
      </w:r>
    </w:p>
    <w:p w14:paraId="143602C7" w14:textId="77777777" w:rsidR="00966C2E" w:rsidRDefault="00966C2E" w:rsidP="00966C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77154D1A" w14:textId="77777777" w:rsidR="00966C2E" w:rsidRDefault="00966C2E" w:rsidP="00966C2E">
      <w:pPr>
        <w:rPr>
          <w:rFonts w:ascii="Times New Roman" w:hAnsi="Times New Roman" w:cs="Times New Roman"/>
        </w:rPr>
      </w:pPr>
    </w:p>
    <w:p w14:paraId="073BE339" w14:textId="77777777" w:rsidR="00966C2E" w:rsidRDefault="00966C2E" w:rsidP="00966C2E">
      <w:pPr>
        <w:rPr>
          <w:rFonts w:ascii="Times New Roman" w:hAnsi="Times New Roman" w:cs="Times New Roman"/>
        </w:rPr>
      </w:pPr>
    </w:p>
    <w:p w14:paraId="1F88B017" w14:textId="77777777" w:rsidR="00966C2E" w:rsidRDefault="00966C2E" w:rsidP="00966C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 November 2018</w:t>
      </w:r>
    </w:p>
    <w:p w14:paraId="7BC65C38" w14:textId="77777777" w:rsidR="006B2F86" w:rsidRPr="00E71FC3" w:rsidRDefault="00966C2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76AB98" w14:textId="77777777" w:rsidR="00966C2E" w:rsidRDefault="00966C2E" w:rsidP="00E71FC3">
      <w:r>
        <w:separator/>
      </w:r>
    </w:p>
  </w:endnote>
  <w:endnote w:type="continuationSeparator" w:id="0">
    <w:p w14:paraId="6AE9FEC1" w14:textId="77777777" w:rsidR="00966C2E" w:rsidRDefault="00966C2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1330C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CCDB31" w14:textId="77777777" w:rsidR="00966C2E" w:rsidRDefault="00966C2E" w:rsidP="00E71FC3">
      <w:r>
        <w:separator/>
      </w:r>
    </w:p>
  </w:footnote>
  <w:footnote w:type="continuationSeparator" w:id="0">
    <w:p w14:paraId="07214325" w14:textId="77777777" w:rsidR="00966C2E" w:rsidRDefault="00966C2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C2E"/>
    <w:rsid w:val="001A7C09"/>
    <w:rsid w:val="00577BD5"/>
    <w:rsid w:val="00656CBA"/>
    <w:rsid w:val="006A1F77"/>
    <w:rsid w:val="00733BE7"/>
    <w:rsid w:val="00966C2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4C5217"/>
  <w15:chartTrackingRefBased/>
  <w15:docId w15:val="{7C572762-6F05-4039-8162-DB7FC7D9E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66C2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2018-11-27T20:58:00Z</dcterms:created>
  <dcterms:modified xsi:type="dcterms:W3CDTF">2018-11-27T20:59:00Z</dcterms:modified>
</cp:coreProperties>
</file>